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5E3B0" w14:textId="77777777" w:rsidR="00A96018" w:rsidRDefault="00A96018" w:rsidP="00A9601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CLERK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fl.1476)</w:t>
      </w:r>
    </w:p>
    <w:p w14:paraId="697CB186" w14:textId="40535A0A" w:rsidR="00A96018" w:rsidRDefault="00A96018" w:rsidP="00A9601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</w:t>
      </w:r>
      <w:r>
        <w:rPr>
          <w:rFonts w:cs="Times New Roman"/>
          <w:szCs w:val="24"/>
        </w:rPr>
        <w:t xml:space="preserve"> Coggeshall, Essex. </w:t>
      </w:r>
      <w:proofErr w:type="spellStart"/>
      <w:r>
        <w:rPr>
          <w:rFonts w:cs="Times New Roman"/>
          <w:szCs w:val="24"/>
        </w:rPr>
        <w:t>Clothman</w:t>
      </w:r>
      <w:proofErr w:type="spellEnd"/>
      <w:r>
        <w:rPr>
          <w:rFonts w:cs="Times New Roman"/>
          <w:szCs w:val="24"/>
        </w:rPr>
        <w:t>.</w:t>
      </w:r>
    </w:p>
    <w:p w14:paraId="6FB352AB" w14:textId="77777777" w:rsidR="00A96018" w:rsidRDefault="00A96018" w:rsidP="00A96018">
      <w:pPr>
        <w:pStyle w:val="NoSpacing"/>
        <w:rPr>
          <w:rFonts w:cs="Times New Roman"/>
          <w:szCs w:val="24"/>
        </w:rPr>
      </w:pPr>
    </w:p>
    <w:p w14:paraId="4D776707" w14:textId="77777777" w:rsidR="00A96018" w:rsidRDefault="00A96018" w:rsidP="00A96018">
      <w:pPr>
        <w:pStyle w:val="NoSpacing"/>
        <w:rPr>
          <w:rFonts w:cs="Times New Roman"/>
          <w:szCs w:val="24"/>
        </w:rPr>
      </w:pPr>
    </w:p>
    <w:p w14:paraId="78B84996" w14:textId="77777777" w:rsidR="00A96018" w:rsidRDefault="00A96018" w:rsidP="00A9601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8 Apr.1476</w:t>
      </w:r>
      <w:r>
        <w:rPr>
          <w:rFonts w:cs="Times New Roman"/>
          <w:szCs w:val="24"/>
        </w:rPr>
        <w:tab/>
        <w:t xml:space="preserve">He was one of those to whom Richard West of London, tailor(q.v.), </w:t>
      </w:r>
      <w:proofErr w:type="gramStart"/>
      <w:r>
        <w:rPr>
          <w:rFonts w:cs="Times New Roman"/>
          <w:szCs w:val="24"/>
        </w:rPr>
        <w:t>gifted</w:t>
      </w:r>
      <w:proofErr w:type="gramEnd"/>
    </w:p>
    <w:p w14:paraId="50EBFBB9" w14:textId="77777777" w:rsidR="00A96018" w:rsidRDefault="00A96018" w:rsidP="00A9601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his goods and chattels.   (C.C.R. 1476-85 p.11)</w:t>
      </w:r>
    </w:p>
    <w:p w14:paraId="0824C858" w14:textId="77777777" w:rsidR="00A96018" w:rsidRDefault="00A96018" w:rsidP="00A96018">
      <w:pPr>
        <w:pStyle w:val="NoSpacing"/>
        <w:rPr>
          <w:rFonts w:cs="Times New Roman"/>
          <w:szCs w:val="24"/>
        </w:rPr>
      </w:pPr>
    </w:p>
    <w:p w14:paraId="06268D2C" w14:textId="77777777" w:rsidR="00A96018" w:rsidRDefault="00A96018" w:rsidP="00A96018">
      <w:pPr>
        <w:pStyle w:val="NoSpacing"/>
        <w:rPr>
          <w:rFonts w:cs="Times New Roman"/>
          <w:szCs w:val="24"/>
        </w:rPr>
      </w:pPr>
    </w:p>
    <w:p w14:paraId="1002831D" w14:textId="77777777" w:rsidR="00A96018" w:rsidRDefault="00A96018" w:rsidP="00A9601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5 August 2023</w:t>
      </w:r>
    </w:p>
    <w:p w14:paraId="08651E44" w14:textId="4B6CB6DE" w:rsidR="00A96018" w:rsidRPr="00A96018" w:rsidRDefault="00A96018" w:rsidP="00A96018">
      <w:pPr>
        <w:pStyle w:val="NoSpacing"/>
        <w:rPr>
          <w:rFonts w:cs="Times New Roman"/>
          <w:szCs w:val="24"/>
        </w:rPr>
      </w:pPr>
    </w:p>
    <w:p w14:paraId="229B717D" w14:textId="3853C294" w:rsidR="00A96018" w:rsidRPr="00A96018" w:rsidRDefault="00A96018" w:rsidP="00A96018">
      <w:pPr>
        <w:pStyle w:val="NoSpacing"/>
        <w:rPr>
          <w:rFonts w:cs="Times New Roman"/>
          <w:szCs w:val="24"/>
        </w:rPr>
      </w:pPr>
    </w:p>
    <w:p w14:paraId="277CF959" w14:textId="1377081D" w:rsidR="00A96018" w:rsidRPr="00A96018" w:rsidRDefault="00A96018" w:rsidP="009139A6">
      <w:pPr>
        <w:pStyle w:val="NoSpacing"/>
        <w:rPr>
          <w:rFonts w:cs="Times New Roman"/>
          <w:szCs w:val="24"/>
        </w:rPr>
      </w:pPr>
    </w:p>
    <w:sectPr w:rsidR="00A96018" w:rsidRPr="00A9601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AA566E" w14:textId="77777777" w:rsidR="00A96018" w:rsidRDefault="00A96018" w:rsidP="009139A6">
      <w:r>
        <w:separator/>
      </w:r>
    </w:p>
  </w:endnote>
  <w:endnote w:type="continuationSeparator" w:id="0">
    <w:p w14:paraId="6F85185C" w14:textId="77777777" w:rsidR="00A96018" w:rsidRDefault="00A9601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1D40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8F5D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9EF3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971A2E" w14:textId="77777777" w:rsidR="00A96018" w:rsidRDefault="00A96018" w:rsidP="009139A6">
      <w:r>
        <w:separator/>
      </w:r>
    </w:p>
  </w:footnote>
  <w:footnote w:type="continuationSeparator" w:id="0">
    <w:p w14:paraId="09E3BA08" w14:textId="77777777" w:rsidR="00A96018" w:rsidRDefault="00A9601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C8AC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5187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92410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6018"/>
    <w:rsid w:val="000666E0"/>
    <w:rsid w:val="002510B7"/>
    <w:rsid w:val="005C130B"/>
    <w:rsid w:val="00826F5C"/>
    <w:rsid w:val="009139A6"/>
    <w:rsid w:val="009448BB"/>
    <w:rsid w:val="00947624"/>
    <w:rsid w:val="00A3176C"/>
    <w:rsid w:val="00A96018"/>
    <w:rsid w:val="00AE65F8"/>
    <w:rsid w:val="00BA00AB"/>
    <w:rsid w:val="00CB4ED9"/>
    <w:rsid w:val="00EB3209"/>
    <w:rsid w:val="00F41096"/>
    <w:rsid w:val="00F5287F"/>
    <w:rsid w:val="00F85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3ACDE5"/>
  <w15:chartTrackingRefBased/>
  <w15:docId w15:val="{64C6E40B-FAFF-4702-8740-40E8FBC0A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103</TotalTime>
  <Pages>1</Pages>
  <Words>32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2023-08-05T10:35:00Z</dcterms:created>
  <dcterms:modified xsi:type="dcterms:W3CDTF">2023-08-05T12:24:00Z</dcterms:modified>
</cp:coreProperties>
</file>